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D4B0B" w:rsidRPr="009D4B0B" w:rsidRDefault="00C05635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 xml:space="preserve">PRIJAVNI OBRAZEC – </w:t>
      </w:r>
      <w:r w:rsidR="009D4B0B">
        <w:rPr>
          <w:rFonts w:ascii="Calibri" w:hAnsi="Calibri" w:cs="Calibri"/>
          <w:b/>
          <w:sz w:val="32"/>
          <w:szCs w:val="32"/>
          <w:lang w:eastAsia="sl-SI"/>
        </w:rPr>
        <w:t>KULTURNI PROGRAMI 2023</w:t>
      </w:r>
    </w:p>
    <w:p w:rsidR="009D4B0B" w:rsidRPr="009D4B0B" w:rsidRDefault="009D4B0B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t>PROGRAM</w:t>
      </w:r>
      <w:r w:rsidR="00467F4A">
        <w:rPr>
          <w:rFonts w:ascii="Calibri" w:hAnsi="Calibri" w:cs="Calibri"/>
          <w:b/>
          <w:sz w:val="32"/>
          <w:szCs w:val="32"/>
          <w:lang w:eastAsia="sl-SI"/>
        </w:rPr>
        <w:t>I</w:t>
      </w:r>
      <w:r w:rsidRPr="009D4B0B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152D85">
        <w:rPr>
          <w:rFonts w:ascii="Calibri" w:hAnsi="Calibri" w:cs="Calibri"/>
          <w:b/>
          <w:sz w:val="32"/>
          <w:szCs w:val="32"/>
          <w:lang w:eastAsia="sl-SI"/>
        </w:rPr>
        <w:t>ZVEZE KULTURNIH DRUŠTEV</w:t>
      </w:r>
    </w:p>
    <w:p w:rsidR="009D4B0B" w:rsidRPr="009D4B0B" w:rsidRDefault="009D4B0B" w:rsidP="009D4B0B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bookmarkEnd w:id="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D803E3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ZAKONITI ZASTOPNIK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</w:tbl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Obrazložitev programa dela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Finančni načrt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9D4B0B" w:rsidRPr="009D4B0B" w:rsidRDefault="009D4B0B" w:rsidP="009D4B0B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t>IZJAVA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>
        <w:rPr>
          <w:rFonts w:ascii="Calibri" w:hAnsi="Calibri" w:cs="Calibri"/>
          <w:sz w:val="20"/>
          <w:szCs w:val="20"/>
          <w:lang w:eastAsia="sl-SI"/>
        </w:rPr>
        <w:t xml:space="preserve"> kulturne dejavnosti v letu 2023</w:t>
      </w:r>
      <w:r w:rsidRPr="009D4B0B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9D4B0B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73B" w:rsidRDefault="002E373B">
      <w:r>
        <w:separator/>
      </w:r>
    </w:p>
  </w:endnote>
  <w:endnote w:type="continuationSeparator" w:id="0">
    <w:p w:rsidR="002E373B" w:rsidRDefault="002E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PAGE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467F4A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  <w:r w:rsidRPr="009D4B0B">
          <w:rPr>
            <w:rFonts w:ascii="Calibri" w:hAnsi="Calibri"/>
            <w:sz w:val="22"/>
          </w:rPr>
          <w:t>/</w:t>
        </w: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NUMPAGES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467F4A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9D4B0B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PAGE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467F4A">
              <w:rPr>
                <w:rFonts w:ascii="Calibri" w:hAnsi="Calibri"/>
                <w:bCs/>
                <w:noProof/>
                <w:sz w:val="22"/>
              </w:rPr>
              <w:t>1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  <w:r w:rsidRPr="009D4B0B">
              <w:rPr>
                <w:rFonts w:ascii="Calibri" w:hAnsi="Calibri"/>
                <w:sz w:val="22"/>
              </w:rPr>
              <w:t>/</w:t>
            </w: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NUMPAGES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467F4A">
              <w:rPr>
                <w:rFonts w:ascii="Calibri" w:hAnsi="Calibri"/>
                <w:bCs/>
                <w:noProof/>
                <w:sz w:val="22"/>
              </w:rPr>
              <w:t>3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73B" w:rsidRDefault="002E373B">
      <w:r>
        <w:separator/>
      </w:r>
    </w:p>
  </w:footnote>
  <w:footnote w:type="continuationSeparator" w:id="0">
    <w:p w:rsidR="002E373B" w:rsidRDefault="002E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9D4B0B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9D4B0B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9D4B0B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9D4B0B" w:rsidRDefault="00441732" w:rsidP="00441732">
    <w:pPr>
      <w:pStyle w:val="Glava"/>
      <w:rPr>
        <w:rFonts w:ascii="Calibri" w:hAnsi="Calibri"/>
        <w:sz w:val="22"/>
        <w:szCs w:val="22"/>
      </w:rPr>
    </w:pPr>
    <w:r w:rsidRPr="009D4B0B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DAEAD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73A66"/>
    <w:multiLevelType w:val="hybridMultilevel"/>
    <w:tmpl w:val="B18A9B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B5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B5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2EFA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2D85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73B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EA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C6D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F4A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2E09"/>
    <w:rsid w:val="009D36CF"/>
    <w:rsid w:val="009D3B42"/>
    <w:rsid w:val="009D3BE8"/>
    <w:rsid w:val="009D425A"/>
    <w:rsid w:val="009D489E"/>
    <w:rsid w:val="009D48A9"/>
    <w:rsid w:val="009D49D3"/>
    <w:rsid w:val="009D4A1A"/>
    <w:rsid w:val="009D4B0B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AB6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635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3E3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D7B92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E8E308C-236E-469D-9C12-E164F2B0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84FB6F-383A-4ACF-B878-FF7EA466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5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3781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7</cp:revision>
  <cp:lastPrinted>2019-12-06T08:02:00Z</cp:lastPrinted>
  <dcterms:created xsi:type="dcterms:W3CDTF">2023-03-07T13:26:00Z</dcterms:created>
  <dcterms:modified xsi:type="dcterms:W3CDTF">2023-03-23T13:37:00Z</dcterms:modified>
</cp:coreProperties>
</file>